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19F" w:rsidRDefault="0006319F" w:rsidP="00063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3306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:rsidR="0006319F" w:rsidRDefault="0006319F" w:rsidP="0006319F">
      <w:pPr>
        <w:pStyle w:val="CRCoverPage"/>
        <w:outlineLvl w:val="0"/>
        <w:rPr>
          <w:b/>
          <w:noProof/>
          <w:sz w:val="24"/>
        </w:rPr>
      </w:pPr>
      <w:r w:rsidRPr="00271A77">
        <w:rPr>
          <w:b/>
          <w:noProof/>
          <w:sz w:val="24"/>
        </w:rPr>
        <w:t>Incheon, South Korea</w:t>
      </w:r>
      <w:r>
        <w:rPr>
          <w:b/>
          <w:noProof/>
          <w:sz w:val="24"/>
        </w:rPr>
        <w:t xml:space="preserve"> </w:t>
      </w:r>
      <w:r w:rsidRPr="00271A77">
        <w:rPr>
          <w:b/>
          <w:noProof/>
          <w:sz w:val="24"/>
        </w:rPr>
        <w:t>22nd May 2023 - 26th May 2023</w:t>
      </w:r>
    </w:p>
    <w:p w:rsidR="0048709E" w:rsidRPr="0006319F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E06F8" w:rsidRPr="00FE06F8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A451F2" w:rsidRPr="00A451F2">
        <w:rPr>
          <w:rFonts w:ascii="Arial" w:hAnsi="Arial"/>
          <w:sz w:val="24"/>
        </w:rPr>
        <w:t>TS 38.523-1 Tracker status before RAN5-9</w:t>
      </w:r>
      <w:r w:rsidR="0006319F">
        <w:rPr>
          <w:rFonts w:ascii="Arial" w:hAnsi="Arial"/>
          <w:sz w:val="24"/>
        </w:rPr>
        <w:t>9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</w:t>
      </w:r>
      <w:r w:rsidR="00577552">
        <w:rPr>
          <w:rStyle w:val="PLChar"/>
          <w:sz w:val="20"/>
        </w:rPr>
        <w:t>3</w:t>
      </w:r>
      <w:r w:rsidR="00316059">
        <w:rPr>
          <w:rStyle w:val="PLChar"/>
          <w:sz w:val="20"/>
        </w:rPr>
        <w:t>3064</w:t>
      </w:r>
      <w:r w:rsidR="004261C3" w:rsidRPr="004261C3">
        <w:rPr>
          <w:rStyle w:val="PLChar"/>
          <w:sz w:val="20"/>
        </w:rPr>
        <w:t xml:space="preserve"> TS 38.523-1 Tracker status </w:t>
      </w:r>
      <w:r w:rsidR="00482E2D">
        <w:rPr>
          <w:rStyle w:val="PLChar"/>
          <w:sz w:val="20"/>
        </w:rPr>
        <w:t>before</w:t>
      </w:r>
      <w:r w:rsidR="004261C3" w:rsidRPr="004261C3">
        <w:rPr>
          <w:rStyle w:val="PLChar"/>
          <w:sz w:val="20"/>
        </w:rPr>
        <w:t xml:space="preserve"> RAN5-9</w:t>
      </w:r>
      <w:r w:rsidR="00316059">
        <w:rPr>
          <w:rStyle w:val="PLChar"/>
          <w:sz w:val="20"/>
        </w:rPr>
        <w:t>9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7282C" w:rsidRPr="00F7282C">
        <w:rPr>
          <w:rFonts w:hint="eastAsia"/>
        </w:rPr>
        <w:t>before</w:t>
      </w:r>
      <w:r w:rsidR="007A2F0B">
        <w:t xml:space="preserve"> RAN5#</w:t>
      </w:r>
      <w:r w:rsidR="00D2446A">
        <w:t>9</w:t>
      </w:r>
      <w:r w:rsidR="00316059">
        <w:t>9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update of</w:t>
      </w:r>
      <w:r w:rsidR="00717BE6">
        <w:t xml:space="preserve"> </w:t>
      </w:r>
      <w:r w:rsidR="007F7861" w:rsidRPr="00A451F2">
        <w:rPr>
          <w:rStyle w:val="af5"/>
        </w:rPr>
        <w:t>R5-2</w:t>
      </w:r>
      <w:r w:rsidR="00316059">
        <w:rPr>
          <w:rStyle w:val="af5"/>
        </w:rPr>
        <w:t>31172</w:t>
      </w:r>
      <w:r w:rsidR="007F7861">
        <w:t xml:space="preserve"> [</w:t>
      </w:r>
      <w:r w:rsidR="00316059">
        <w:t>20</w:t>
      </w:r>
      <w:r w:rsidR="00717BE6">
        <w:t xml:space="preserve">] which contained the status </w:t>
      </w:r>
      <w:r w:rsidR="00482E2D">
        <w:t>after</w:t>
      </w:r>
      <w:r w:rsidR="00EF0169">
        <w:t xml:space="preserve"> </w:t>
      </w:r>
      <w:r w:rsidR="007B7F17">
        <w:t>the RAN5#</w:t>
      </w:r>
      <w:r w:rsidR="00717BE6">
        <w:t>9</w:t>
      </w:r>
      <w:r w:rsidR="00316059">
        <w:t>8</w:t>
      </w:r>
      <w:r w:rsidR="00717BE6">
        <w:t xml:space="preserve"> meeting</w:t>
      </w:r>
      <w:r w:rsidR="00533135">
        <w:t>.</w:t>
      </w:r>
      <w:bookmarkStart w:id="5" w:name="_GoBack"/>
      <w:bookmarkEnd w:id="5"/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A451F2" w:rsidRDefault="00A451F2" w:rsidP="00A451F2">
      <w:pPr>
        <w:pStyle w:val="EX"/>
      </w:pPr>
      <w:r>
        <w:t>[15]</w:t>
      </w:r>
      <w:r>
        <w:tab/>
      </w:r>
      <w:r w:rsidRPr="00A451F2">
        <w:rPr>
          <w:rStyle w:val="af5"/>
        </w:rPr>
        <w:t>R5-224704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A451F2">
        <w:rPr>
          <w:rFonts w:hint="eastAsia"/>
        </w:rPr>
        <w:t>before</w:t>
      </w:r>
      <w:r w:rsidRPr="00530390">
        <w:t xml:space="preserve"> RAN5#9</w:t>
      </w:r>
      <w:r>
        <w:t>6-</w:t>
      </w:r>
      <w:r w:rsidRPr="00530390">
        <w:t>e</w:t>
      </w:r>
    </w:p>
    <w:p w:rsidR="00A451F2" w:rsidRPr="00A451F2" w:rsidRDefault="00A451F2" w:rsidP="00A451F2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577552" w:rsidRPr="00A451F2" w:rsidRDefault="00577552" w:rsidP="00577552">
      <w:pPr>
        <w:pStyle w:val="EX"/>
      </w:pPr>
      <w:r>
        <w:t>[17]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577552" w:rsidRPr="00A451F2" w:rsidRDefault="00577552" w:rsidP="00577552">
      <w:pPr>
        <w:pStyle w:val="EX"/>
      </w:pPr>
      <w:r>
        <w:t>[1</w:t>
      </w:r>
      <w:r w:rsidR="00E1610E">
        <w:t>8</w:t>
      </w:r>
      <w:r>
        <w:t>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C67664" w:rsidRPr="00A451F2" w:rsidRDefault="00C67664" w:rsidP="00C67664">
      <w:pPr>
        <w:pStyle w:val="EX"/>
      </w:pPr>
      <w:r>
        <w:t>[19]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C67664" w:rsidRPr="00A451F2" w:rsidRDefault="00C67664" w:rsidP="00C67664">
      <w:pPr>
        <w:pStyle w:val="EX"/>
      </w:pPr>
      <w:r>
        <w:t>[19]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53529E" w:rsidRPr="00C67664" w:rsidRDefault="0053529E" w:rsidP="002C7E70"/>
    <w:sectPr w:rsidR="0053529E" w:rsidRPr="00C67664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C4C" w:rsidRDefault="006D4C4C">
      <w:r>
        <w:separator/>
      </w:r>
    </w:p>
  </w:endnote>
  <w:endnote w:type="continuationSeparator" w:id="0">
    <w:p w:rsidR="006D4C4C" w:rsidRDefault="006D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6319F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C4C" w:rsidRDefault="006D4C4C">
      <w:r>
        <w:separator/>
      </w:r>
    </w:p>
  </w:footnote>
  <w:footnote w:type="continuationSeparator" w:id="0">
    <w:p w:rsidR="006D4C4C" w:rsidRDefault="006D4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319F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16059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77552"/>
    <w:rsid w:val="00577E30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4C4C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A6E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51F2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1A2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27DDC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0E2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66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0F8A"/>
    <w:rsid w:val="00E0182C"/>
    <w:rsid w:val="00E01D55"/>
    <w:rsid w:val="00E0213D"/>
    <w:rsid w:val="00E04E44"/>
    <w:rsid w:val="00E05AEE"/>
    <w:rsid w:val="00E06F60"/>
    <w:rsid w:val="00E073E6"/>
    <w:rsid w:val="00E1610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282C"/>
    <w:rsid w:val="00F7430B"/>
    <w:rsid w:val="00F75F1D"/>
    <w:rsid w:val="00F769BD"/>
    <w:rsid w:val="00F77CCD"/>
    <w:rsid w:val="00F80021"/>
    <w:rsid w:val="00F84906"/>
    <w:rsid w:val="00F85274"/>
    <w:rsid w:val="00F85811"/>
    <w:rsid w:val="00F858E4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38BD7D-C31F-4C24-848A-19BF5554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3738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29</cp:revision>
  <cp:lastPrinted>2009-01-20T12:46:00Z</cp:lastPrinted>
  <dcterms:created xsi:type="dcterms:W3CDTF">2021-06-15T15:09:00Z</dcterms:created>
  <dcterms:modified xsi:type="dcterms:W3CDTF">2023-05-12T13:38:00Z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(3)LCCJiT6SauD6jUXEVtKTcRJvWgZk0km6uT1sKVOpH3q8/2ejlnzA26ycaR0M/IAaiWfFzw2e
Xc0HoeC0F2GxudPx+od1SPWPIRKpN8HeaOU4igqmgnl6JBTxndlHIXs1tG8KhTEiYNqBZUKp
qNdB8wXj4BQ0OeWlYRSoDR76ucDt7tXA5VmjdwuLeHc81DcQ6SRqJfdLm089pam4Kvw7k+P9
lIH1VAMa0kOT+UcSlm</vt:lpwstr>
  </property>
  <property fmtid="{D5CDD505-2E9C-101B-9397-08002B2CF9AE}" pid="4" name="_2015_ms_pID_7253431">
    <vt:lpwstr>7ZCLDjQ71EEJyWzGWaA794RB3BaLB7mmz0peUf8u83OYrL+FOXpfR6
tOLqpljEj7TqPxvx5cx2THfINV+86C+fn/jTjvTADEGTwLaWmcvxrfcp2kgEJRCzeGfnVUxW
BykjVXwaTYtTPcHxsZV543YfT4ibDxZQlYLCTYhvDf1pd7y29W4CVurkI5NtUFXSG3iXCsc5
dPVJyTI+ucnE6Ips83F5CNWi/J5snK8WroQN</vt:lpwstr>
  </property>
  <property fmtid="{D5CDD505-2E9C-101B-9397-08002B2CF9AE}" pid="5" name="_2015_ms_pID_7253432">
    <vt:lpwstr>RZAulLXUr7gJCXSSMtYaoHo=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1683896211</vt:lpwstr>
  </property>
</Properties>
</file>